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74F4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WYKES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341A94D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late of Thetford, Norfolk. Mercer.</w:t>
      </w:r>
    </w:p>
    <w:p w14:paraId="3908E80F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B4F4F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E4498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ca.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 xml:space="preserve">He,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Thetford(q.v.) and John Bray, of </w:t>
      </w:r>
    </w:p>
    <w:p w14:paraId="72FA4C37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Thetford(q.v.),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were sued by 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Larke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trespass.</w:t>
      </w:r>
    </w:p>
    <w:p w14:paraId="074AC163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p.81)</w:t>
      </w:r>
    </w:p>
    <w:p w14:paraId="59E9998D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B4A4F7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298367" w14:textId="77777777" w:rsidR="002676F7" w:rsidRDefault="002676F7" w:rsidP="002676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2022</w:t>
      </w:r>
    </w:p>
    <w:p w14:paraId="12BA06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90062" w14:textId="77777777" w:rsidR="002676F7" w:rsidRDefault="002676F7" w:rsidP="009139A6">
      <w:r>
        <w:separator/>
      </w:r>
    </w:p>
  </w:endnote>
  <w:endnote w:type="continuationSeparator" w:id="0">
    <w:p w14:paraId="60FD9E8D" w14:textId="77777777" w:rsidR="002676F7" w:rsidRDefault="002676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3A1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2D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56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93359" w14:textId="77777777" w:rsidR="002676F7" w:rsidRDefault="002676F7" w:rsidP="009139A6">
      <w:r>
        <w:separator/>
      </w:r>
    </w:p>
  </w:footnote>
  <w:footnote w:type="continuationSeparator" w:id="0">
    <w:p w14:paraId="7F297FF5" w14:textId="77777777" w:rsidR="002676F7" w:rsidRDefault="002676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B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00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006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6F7"/>
    <w:rsid w:val="000666E0"/>
    <w:rsid w:val="002510B7"/>
    <w:rsid w:val="002676F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7F7F0"/>
  <w15:chartTrackingRefBased/>
  <w15:docId w15:val="{976A3665-45B0-4EAC-81FD-F01E1F25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2022-01-27T19:48:00Z</dcterms:created>
  <dcterms:modified xsi:type="dcterms:W3CDTF">2022-01-27T19:50:00Z</dcterms:modified>
</cp:coreProperties>
</file>